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E41" w:rsidRPr="0024635A" w:rsidRDefault="000C0E41" w:rsidP="0024635A">
      <w:pPr>
        <w:pStyle w:val="Heading1"/>
        <w:keepNext w:val="0"/>
        <w:widowControl w:val="0"/>
        <w:numPr>
          <w:ilvl w:val="0"/>
          <w:numId w:val="1"/>
        </w:numPr>
      </w:pPr>
      <w:r w:rsidRPr="0024635A">
        <w:t>GENERAL</w:t>
      </w:r>
    </w:p>
    <w:p w:rsidR="000C0E41" w:rsidRPr="0024635A" w:rsidRDefault="000C0E41" w:rsidP="0024635A">
      <w:pPr>
        <w:pStyle w:val="Heading2"/>
        <w:keepNext w:val="0"/>
        <w:widowControl w:val="0"/>
        <w:numPr>
          <w:ilvl w:val="1"/>
          <w:numId w:val="1"/>
        </w:numPr>
      </w:pPr>
      <w:r w:rsidRPr="0024635A">
        <w:t>SECTION INCLUDES</w:t>
      </w:r>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Piping insulation.</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Jackets and accessories.</w:t>
      </w:r>
      <w:proofErr w:type="gramEnd"/>
    </w:p>
    <w:p w:rsidR="000C0E41" w:rsidRPr="0024635A" w:rsidRDefault="000C0E41" w:rsidP="0024635A">
      <w:pPr>
        <w:pStyle w:val="Heading2"/>
        <w:keepNext w:val="0"/>
        <w:widowControl w:val="0"/>
        <w:numPr>
          <w:ilvl w:val="1"/>
          <w:numId w:val="1"/>
        </w:numPr>
      </w:pPr>
      <w:r w:rsidRPr="0024635A">
        <w:t>REFERENCE SECTION 22 05 00 FOR THE FOLLOWING GUIDELINES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References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Submittals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Delivery, Storage and Handling</w:t>
      </w:r>
    </w:p>
    <w:p w:rsidR="000C0E41" w:rsidRPr="0024635A" w:rsidRDefault="000C0E41" w:rsidP="0024635A">
      <w:pPr>
        <w:pStyle w:val="Heading2"/>
        <w:keepNext w:val="0"/>
        <w:widowControl w:val="0"/>
        <w:numPr>
          <w:ilvl w:val="1"/>
          <w:numId w:val="1"/>
        </w:numPr>
      </w:pPr>
      <w:r w:rsidRPr="0024635A">
        <w:t>QUALITY ASSURANCE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See Section 22 05 00.</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Materials: Flame spread/smoke developed rating of 25/50 or less in accordance with ASTM E84, NFPA 255, and UL 723.</w:t>
      </w:r>
    </w:p>
    <w:p w:rsidR="000C0E41" w:rsidRPr="0024635A" w:rsidRDefault="000C0E41" w:rsidP="0024635A">
      <w:pPr>
        <w:pStyle w:val="Heading2"/>
        <w:keepNext w:val="0"/>
        <w:widowControl w:val="0"/>
        <w:numPr>
          <w:ilvl w:val="1"/>
          <w:numId w:val="1"/>
        </w:numPr>
      </w:pPr>
      <w:r w:rsidRPr="0024635A">
        <w:t>ENVIRONMENTAL REQUIREMENTS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ambient temperatures and conditions required by manufacturers of adhesives, mastics, and insulation cements.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Maintain temperature during and after installation for minimum period of 24 hours.</w:t>
      </w:r>
    </w:p>
    <w:p w:rsidR="000C0E41" w:rsidRPr="0024635A" w:rsidRDefault="000C0E41" w:rsidP="0024635A">
      <w:pPr>
        <w:pStyle w:val="Heading1"/>
        <w:keepNext w:val="0"/>
        <w:widowControl w:val="0"/>
        <w:numPr>
          <w:ilvl w:val="0"/>
          <w:numId w:val="1"/>
        </w:numPr>
      </w:pPr>
      <w:r w:rsidRPr="0024635A">
        <w:t>PRODUCTS</w:t>
      </w:r>
    </w:p>
    <w:p w:rsidR="000C0E41" w:rsidRPr="0024635A" w:rsidRDefault="000C0E41" w:rsidP="0024635A">
      <w:pPr>
        <w:pStyle w:val="Heading2"/>
        <w:keepNext w:val="0"/>
        <w:widowControl w:val="0"/>
        <w:numPr>
          <w:ilvl w:val="1"/>
          <w:numId w:val="1"/>
        </w:numPr>
      </w:pPr>
      <w:r w:rsidRPr="0024635A">
        <w:t>GLASS FIBER</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C547; rigid molded, noncombustible.</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C335, 0.24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20 degrees F.</w:t>
      </w:r>
    </w:p>
    <w:p w:rsidR="000C0E41" w:rsidRPr="0024635A" w:rsidRDefault="000C0E41" w:rsidP="0024635A">
      <w:pPr>
        <w:pStyle w:val="Heading4"/>
        <w:keepNext w:val="0"/>
        <w:widowControl w:val="0"/>
        <w:numPr>
          <w:ilvl w:val="3"/>
          <w:numId w:val="1"/>
        </w:numPr>
      </w:pPr>
      <w:r w:rsidRPr="0024635A">
        <w:t>Maximum Service Temperature:  300 degrees F</w:t>
      </w:r>
    </w:p>
    <w:p w:rsidR="000C0E41" w:rsidRPr="0024635A" w:rsidRDefault="000C0E41" w:rsidP="0024635A">
      <w:pPr>
        <w:pStyle w:val="Heading4"/>
        <w:keepNext w:val="0"/>
        <w:widowControl w:val="0"/>
        <w:numPr>
          <w:ilvl w:val="3"/>
          <w:numId w:val="1"/>
        </w:numPr>
      </w:pPr>
      <w:r w:rsidRPr="0024635A">
        <w:t>Maximum Moisture Absorption:  0.2 percent by volume.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Jacket</w:t>
      </w:r>
    </w:p>
    <w:p w:rsidR="000C0E41" w:rsidRPr="0024635A" w:rsidRDefault="000C0E41" w:rsidP="0024635A">
      <w:pPr>
        <w:pStyle w:val="Heading4"/>
        <w:keepNext w:val="0"/>
        <w:widowControl w:val="0"/>
        <w:numPr>
          <w:ilvl w:val="3"/>
          <w:numId w:val="1"/>
        </w:numPr>
      </w:pPr>
      <w:r w:rsidRPr="0024635A">
        <w:t xml:space="preserve">ASTM C921, White </w:t>
      </w:r>
      <w:proofErr w:type="spellStart"/>
      <w:r w:rsidRPr="0024635A">
        <w:t>kraft</w:t>
      </w:r>
      <w:proofErr w:type="spellEnd"/>
      <w:r w:rsidRPr="0024635A">
        <w:t xml:space="preserve"> paper reinforced with glass fiber yarn and bonded to aluminized film.</w:t>
      </w:r>
    </w:p>
    <w:p w:rsidR="000C0E41" w:rsidRPr="0024635A" w:rsidRDefault="000C0E41" w:rsidP="0024635A">
      <w:pPr>
        <w:pStyle w:val="Heading4"/>
        <w:keepNext w:val="0"/>
        <w:widowControl w:val="0"/>
        <w:numPr>
          <w:ilvl w:val="3"/>
          <w:numId w:val="1"/>
        </w:numPr>
      </w:pPr>
      <w:r w:rsidRPr="0024635A">
        <w:t>Moisture Vapor Transmission:  ASTM E96; 0.02 perm inches.</w:t>
      </w:r>
    </w:p>
    <w:p w:rsidR="000C0E41" w:rsidRPr="0024635A" w:rsidRDefault="000C0E41" w:rsidP="0024635A">
      <w:pPr>
        <w:pStyle w:val="Heading4"/>
        <w:keepNext w:val="0"/>
        <w:widowControl w:val="0"/>
        <w:numPr>
          <w:ilvl w:val="3"/>
          <w:numId w:val="1"/>
        </w:numPr>
      </w:pPr>
      <w:r w:rsidRPr="0024635A">
        <w:t xml:space="preserve">Secure with </w:t>
      </w:r>
      <w:proofErr w:type="spellStart"/>
      <w:r w:rsidRPr="0024635A">
        <w:t>self sealing</w:t>
      </w:r>
      <w:proofErr w:type="spellEnd"/>
      <w:r w:rsidRPr="0024635A">
        <w:t xml:space="preserve"> longitudinal laps and butt strips.</w:t>
      </w:r>
    </w:p>
    <w:p w:rsidR="000C0E41" w:rsidRPr="0024635A" w:rsidRDefault="000C0E41" w:rsidP="0024635A">
      <w:pPr>
        <w:pStyle w:val="Heading4"/>
        <w:keepNext w:val="0"/>
        <w:widowControl w:val="0"/>
        <w:numPr>
          <w:ilvl w:val="3"/>
          <w:numId w:val="1"/>
        </w:numPr>
      </w:pPr>
      <w:r w:rsidRPr="0024635A">
        <w:t>Secure with outward clinch expanding staples and vapor barrier mastic.</w:t>
      </w:r>
    </w:p>
    <w:p w:rsidR="000C0E41" w:rsidRPr="0024635A" w:rsidRDefault="000C0E41" w:rsidP="0024635A">
      <w:pPr>
        <w:pStyle w:val="Heading3"/>
        <w:keepNext w:val="0"/>
        <w:widowControl w:val="0"/>
        <w:numPr>
          <w:ilvl w:val="2"/>
          <w:numId w:val="1"/>
        </w:numPr>
        <w:tabs>
          <w:tab w:val="clear" w:pos="936"/>
          <w:tab w:val="num" w:pos="864"/>
        </w:tabs>
        <w:ind w:left="864"/>
      </w:pPr>
      <w:r w:rsidRPr="0024635A">
        <w:t>Tie Wire:  18 gage stainless steel with twisted ends on maximum 12 inch centers.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Vapor Barrier Lap Adhesive: compatible with insulation.</w:t>
      </w:r>
    </w:p>
    <w:p w:rsidR="000C0E41" w:rsidRPr="0024635A" w:rsidRDefault="000C0E41" w:rsidP="0024635A">
      <w:pPr>
        <w:pStyle w:val="Heading3"/>
        <w:keepNext w:val="0"/>
        <w:widowControl w:val="0"/>
        <w:numPr>
          <w:ilvl w:val="2"/>
          <w:numId w:val="1"/>
        </w:numPr>
        <w:tabs>
          <w:tab w:val="clear" w:pos="936"/>
          <w:tab w:val="num" w:pos="864"/>
        </w:tabs>
        <w:ind w:left="864"/>
      </w:pPr>
      <w:proofErr w:type="gramStart"/>
      <w:r w:rsidRPr="0024635A">
        <w:t>Insulating Cement/Mastic: ASTM C195; hydraulic setting on mineral wool.</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 xml:space="preserve">Fibrous Glass Fabric: Cloth, untreated; 9 </w:t>
      </w:r>
      <w:proofErr w:type="spellStart"/>
      <w:r w:rsidRPr="0024635A">
        <w:t>oz</w:t>
      </w:r>
      <w:proofErr w:type="spellEnd"/>
      <w:r w:rsidRPr="0024635A">
        <w:t>/</w:t>
      </w:r>
      <w:proofErr w:type="spellStart"/>
      <w:r w:rsidRPr="0024635A">
        <w:t>sq</w:t>
      </w:r>
      <w:proofErr w:type="spellEnd"/>
      <w:r w:rsidRPr="0024635A">
        <w:t xml:space="preserve"> </w:t>
      </w:r>
      <w:proofErr w:type="spellStart"/>
      <w:r w:rsidRPr="0024635A">
        <w:t>yd</w:t>
      </w:r>
      <w:proofErr w:type="spellEnd"/>
      <w:r w:rsidRPr="0024635A">
        <w:t xml:space="preserve"> weight with 1.0 </w:t>
      </w:r>
      <w:proofErr w:type="spellStart"/>
      <w:r w:rsidRPr="0024635A">
        <w:t>lb</w:t>
      </w:r>
      <w:proofErr w:type="spellEnd"/>
      <w:r w:rsidRPr="0024635A">
        <w:t xml:space="preserve">/cu </w:t>
      </w:r>
      <w:proofErr w:type="spellStart"/>
      <w:r w:rsidRPr="0024635A">
        <w:t>ft</w:t>
      </w:r>
      <w:proofErr w:type="spellEnd"/>
      <w:r w:rsidRPr="0024635A">
        <w:t xml:space="preserve"> density blanket.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Indoor Vapor Barrier Finish: Vinyl emulsion type acrylic, compatible with insulation, white color.</w:t>
      </w:r>
    </w:p>
    <w:p w:rsidR="000C0E41" w:rsidRPr="0024635A" w:rsidRDefault="000C0E41" w:rsidP="0024635A">
      <w:pPr>
        <w:pStyle w:val="Heading2"/>
        <w:keepNext w:val="0"/>
        <w:widowControl w:val="0"/>
        <w:numPr>
          <w:ilvl w:val="1"/>
          <w:numId w:val="1"/>
        </w:numPr>
      </w:pPr>
      <w:r w:rsidRPr="0024635A">
        <w:t>CELLULAR FOAM</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Insulation:  ASTM C534; flexible, cellular elastomeric, molded or sheet.</w:t>
      </w:r>
    </w:p>
    <w:p w:rsidR="000C0E41" w:rsidRPr="0024635A" w:rsidRDefault="000C0E41" w:rsidP="0024635A">
      <w:pPr>
        <w:pStyle w:val="Heading4"/>
        <w:keepNext w:val="0"/>
        <w:widowControl w:val="0"/>
        <w:numPr>
          <w:ilvl w:val="3"/>
          <w:numId w:val="1"/>
        </w:numPr>
      </w:pPr>
      <w:r w:rsidRPr="0024635A">
        <w:t>'K' ('</w:t>
      </w:r>
      <w:proofErr w:type="spellStart"/>
      <w:r w:rsidRPr="0024635A">
        <w:t>ksi</w:t>
      </w:r>
      <w:proofErr w:type="spellEnd"/>
      <w:r w:rsidRPr="0024635A">
        <w:t>') Value:  ASTM C177 or C518; 0.27 at 75 degrees F.</w:t>
      </w:r>
    </w:p>
    <w:p w:rsidR="000C0E41" w:rsidRPr="0024635A" w:rsidRDefault="000C0E41" w:rsidP="0024635A">
      <w:pPr>
        <w:pStyle w:val="Heading4"/>
        <w:keepNext w:val="0"/>
        <w:widowControl w:val="0"/>
        <w:numPr>
          <w:ilvl w:val="3"/>
          <w:numId w:val="1"/>
        </w:numPr>
      </w:pPr>
      <w:r w:rsidRPr="0024635A">
        <w:t xml:space="preserve">Minimum Service Temperature:  </w:t>
      </w:r>
      <w:r w:rsidRPr="0024635A">
        <w:noBreakHyphen/>
        <w:t>40 degrees F.</w:t>
      </w:r>
    </w:p>
    <w:p w:rsidR="000C0E41" w:rsidRPr="0024635A" w:rsidRDefault="000C0E41" w:rsidP="0024635A">
      <w:pPr>
        <w:pStyle w:val="Heading4"/>
        <w:keepNext w:val="0"/>
        <w:widowControl w:val="0"/>
        <w:numPr>
          <w:ilvl w:val="3"/>
          <w:numId w:val="1"/>
        </w:numPr>
      </w:pPr>
      <w:r w:rsidRPr="0024635A">
        <w:t>Maximum Service Temperature:  220 degrees F.</w:t>
      </w:r>
    </w:p>
    <w:p w:rsidR="000C0E41" w:rsidRPr="0024635A" w:rsidRDefault="000C0E41" w:rsidP="0024635A">
      <w:pPr>
        <w:pStyle w:val="Heading4"/>
        <w:keepNext w:val="0"/>
        <w:widowControl w:val="0"/>
        <w:numPr>
          <w:ilvl w:val="3"/>
          <w:numId w:val="1"/>
        </w:numPr>
      </w:pPr>
      <w:r w:rsidRPr="0024635A">
        <w:t>Maximum Moisture Absorption:  ASTM D1056; 1.0 percent (pipe) by volume, 1.0 percent (sheet) by volume.</w:t>
      </w:r>
    </w:p>
    <w:p w:rsidR="000C0E41" w:rsidRPr="0024635A" w:rsidRDefault="000C0E41" w:rsidP="0024635A">
      <w:pPr>
        <w:pStyle w:val="Heading4"/>
        <w:keepNext w:val="0"/>
        <w:widowControl w:val="0"/>
        <w:numPr>
          <w:ilvl w:val="3"/>
          <w:numId w:val="1"/>
        </w:numPr>
      </w:pPr>
      <w:r w:rsidRPr="0024635A">
        <w:t>Moisture Vapor Transmission:  ASTM E96; 0.20 perm inches.</w:t>
      </w:r>
    </w:p>
    <w:p w:rsidR="000C0E41" w:rsidRPr="0024635A" w:rsidRDefault="000C0E41" w:rsidP="0024635A">
      <w:pPr>
        <w:pStyle w:val="Heading4"/>
        <w:keepNext w:val="0"/>
        <w:widowControl w:val="0"/>
        <w:numPr>
          <w:ilvl w:val="3"/>
          <w:numId w:val="1"/>
        </w:numPr>
      </w:pPr>
      <w:r w:rsidRPr="0024635A">
        <w:t>Maximum Flame Spread:  ASTM E84; 25.</w:t>
      </w:r>
    </w:p>
    <w:p w:rsidR="000C0E41" w:rsidRPr="0024635A" w:rsidRDefault="000C0E41" w:rsidP="0024635A">
      <w:pPr>
        <w:pStyle w:val="Heading4"/>
        <w:keepNext w:val="0"/>
        <w:widowControl w:val="0"/>
        <w:numPr>
          <w:ilvl w:val="3"/>
          <w:numId w:val="1"/>
        </w:numPr>
      </w:pPr>
      <w:r w:rsidRPr="0024635A">
        <w:t>Maximum Smoke Developed:  ASTM E84; 50.</w:t>
      </w:r>
    </w:p>
    <w:p w:rsidR="000C0E41" w:rsidRPr="0024635A" w:rsidRDefault="000C0E41" w:rsidP="0024635A">
      <w:pPr>
        <w:pStyle w:val="Heading4"/>
        <w:keepNext w:val="0"/>
        <w:widowControl w:val="0"/>
        <w:numPr>
          <w:ilvl w:val="3"/>
          <w:numId w:val="1"/>
        </w:numPr>
      </w:pPr>
      <w:r w:rsidRPr="0024635A">
        <w:t>Connection:  Waterproof vapor barrier adhesive.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Elastomeric Foam Adhesive: Air dried, contact adhesive, compatible with insulation.</w:t>
      </w:r>
    </w:p>
    <w:p w:rsidR="000C0E41" w:rsidRPr="0024635A" w:rsidRDefault="000C0E41" w:rsidP="0024635A">
      <w:pPr>
        <w:pStyle w:val="Heading2"/>
        <w:keepNext w:val="0"/>
        <w:widowControl w:val="0"/>
        <w:numPr>
          <w:ilvl w:val="1"/>
          <w:numId w:val="1"/>
        </w:numPr>
      </w:pPr>
      <w:r w:rsidRPr="0024635A">
        <w:t xml:space="preserve">“FIRE WRAP” INSULATION </w:t>
      </w:r>
    </w:p>
    <w:p w:rsidR="000C0E41" w:rsidRDefault="006C2218" w:rsidP="006C2218">
      <w:pPr>
        <w:pStyle w:val="Heading3"/>
      </w:pPr>
      <w:proofErr w:type="gramStart"/>
      <w:r w:rsidRPr="006C2218">
        <w:t>3M Fire Barrier Plenum Wrap 5A system</w:t>
      </w:r>
      <w:proofErr w:type="gramEnd"/>
      <w:r w:rsidRPr="006C2218">
        <w:t>.</w:t>
      </w:r>
    </w:p>
    <w:p w:rsidR="006C2218" w:rsidRPr="0024635A" w:rsidRDefault="006C2218" w:rsidP="006C2218">
      <w:pPr>
        <w:pStyle w:val="Heading4"/>
      </w:pPr>
      <w:r>
        <w:t>System shall include all manufacturer-recommended sealants and accessories to provide full protection of enclosed piping.</w:t>
      </w:r>
    </w:p>
    <w:p w:rsidR="000C0E41" w:rsidRPr="0024635A" w:rsidRDefault="000C0E41" w:rsidP="0024635A">
      <w:pPr>
        <w:pStyle w:val="Heading2"/>
        <w:keepNext w:val="0"/>
        <w:widowControl w:val="0"/>
        <w:numPr>
          <w:ilvl w:val="1"/>
          <w:numId w:val="1"/>
        </w:numPr>
      </w:pPr>
      <w:r w:rsidRPr="0024635A">
        <w:t>JACKETS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PVC Plastic</w:t>
      </w:r>
    </w:p>
    <w:p w:rsidR="000C0E41" w:rsidRPr="0024635A" w:rsidRDefault="000C0E41" w:rsidP="0024635A">
      <w:pPr>
        <w:pStyle w:val="Heading4"/>
        <w:keepNext w:val="0"/>
        <w:widowControl w:val="0"/>
        <w:numPr>
          <w:ilvl w:val="3"/>
          <w:numId w:val="1"/>
        </w:numPr>
      </w:pPr>
      <w:r w:rsidRPr="0024635A">
        <w:t>Jacket: ASTM C921, One piece molded type fitting covers and sheet material, white color.</w:t>
      </w:r>
    </w:p>
    <w:p w:rsidR="000C0E41" w:rsidRPr="0024635A" w:rsidRDefault="000C0E41" w:rsidP="0024635A">
      <w:pPr>
        <w:pStyle w:val="Heading5"/>
        <w:keepNext w:val="0"/>
        <w:widowControl w:val="0"/>
        <w:numPr>
          <w:ilvl w:val="4"/>
          <w:numId w:val="1"/>
        </w:numPr>
      </w:pPr>
      <w:r w:rsidRPr="0024635A">
        <w:t xml:space="preserve">Minimum Service Temperature:  </w:t>
      </w:r>
      <w:r w:rsidRPr="0024635A">
        <w:noBreakHyphen/>
        <w:t>40 degrees F.</w:t>
      </w:r>
    </w:p>
    <w:p w:rsidR="000C0E41" w:rsidRPr="0024635A" w:rsidRDefault="000C0E41" w:rsidP="0024635A">
      <w:pPr>
        <w:pStyle w:val="Heading5"/>
        <w:keepNext w:val="0"/>
        <w:widowControl w:val="0"/>
        <w:numPr>
          <w:ilvl w:val="4"/>
          <w:numId w:val="1"/>
        </w:numPr>
      </w:pPr>
      <w:r w:rsidRPr="0024635A">
        <w:t>Maximum Service Temperature:  150 degrees F.</w:t>
      </w:r>
    </w:p>
    <w:p w:rsidR="000C0E41" w:rsidRPr="0024635A" w:rsidRDefault="000C0E41" w:rsidP="0024635A">
      <w:pPr>
        <w:pStyle w:val="Heading5"/>
        <w:keepNext w:val="0"/>
        <w:widowControl w:val="0"/>
        <w:numPr>
          <w:ilvl w:val="4"/>
          <w:numId w:val="1"/>
        </w:numPr>
      </w:pPr>
      <w:r w:rsidRPr="0024635A">
        <w:t>Moisture Vapor Transmission:  ASTM E96; 0.002 perm inches.</w:t>
      </w:r>
    </w:p>
    <w:p w:rsidR="000C0E41" w:rsidRPr="0024635A" w:rsidRDefault="000C0E41" w:rsidP="0024635A">
      <w:pPr>
        <w:pStyle w:val="Heading5"/>
        <w:keepNext w:val="0"/>
        <w:widowControl w:val="0"/>
        <w:numPr>
          <w:ilvl w:val="4"/>
          <w:numId w:val="1"/>
        </w:numPr>
      </w:pPr>
      <w:r w:rsidRPr="0024635A">
        <w:t>Maximum Flame Spread:  ASTM E84; 25.</w:t>
      </w:r>
    </w:p>
    <w:p w:rsidR="000C0E41" w:rsidRPr="0024635A" w:rsidRDefault="000C0E41" w:rsidP="0024635A">
      <w:pPr>
        <w:pStyle w:val="Heading5"/>
        <w:keepNext w:val="0"/>
        <w:widowControl w:val="0"/>
        <w:numPr>
          <w:ilvl w:val="4"/>
          <w:numId w:val="1"/>
        </w:numPr>
      </w:pPr>
      <w:r w:rsidRPr="0024635A">
        <w:t>Maximum Smoke Developed:  ASTM E84; 50.</w:t>
      </w:r>
    </w:p>
    <w:p w:rsidR="000C0E41" w:rsidRPr="0024635A" w:rsidRDefault="000C0E41" w:rsidP="0024635A">
      <w:pPr>
        <w:pStyle w:val="Heading5"/>
        <w:keepNext w:val="0"/>
        <w:widowControl w:val="0"/>
        <w:numPr>
          <w:ilvl w:val="4"/>
          <w:numId w:val="1"/>
        </w:numPr>
      </w:pPr>
      <w:r w:rsidRPr="0024635A">
        <w:t xml:space="preserve">Thickness:  </w:t>
      </w:r>
      <w:proofErr w:type="gramStart"/>
      <w:r w:rsidRPr="0024635A">
        <w:t>20 mil</w:t>
      </w:r>
      <w:proofErr w:type="gramEnd"/>
      <w:r w:rsidRPr="0024635A">
        <w:t>.</w:t>
      </w:r>
    </w:p>
    <w:p w:rsidR="000C0E41" w:rsidRPr="0024635A" w:rsidRDefault="000C0E41" w:rsidP="0024635A">
      <w:pPr>
        <w:pStyle w:val="Heading5"/>
        <w:keepNext w:val="0"/>
        <w:widowControl w:val="0"/>
        <w:numPr>
          <w:ilvl w:val="4"/>
          <w:numId w:val="1"/>
        </w:numPr>
      </w:pPr>
      <w:r w:rsidRPr="0024635A">
        <w:t>Connections:  Brush on welding adhesive or pressure sensitive color matching vinyl tape.</w:t>
      </w:r>
    </w:p>
    <w:p w:rsidR="000C0E41" w:rsidRPr="0024635A" w:rsidRDefault="000C0E41" w:rsidP="0024635A">
      <w:pPr>
        <w:pStyle w:val="Heading4"/>
        <w:keepNext w:val="0"/>
        <w:widowControl w:val="0"/>
        <w:numPr>
          <w:ilvl w:val="3"/>
          <w:numId w:val="1"/>
        </w:numPr>
      </w:pPr>
      <w:proofErr w:type="gramStart"/>
      <w:r w:rsidRPr="0024635A">
        <w:t>Covering Adhesive Mastic: Compatible with insulation.</w:t>
      </w:r>
      <w:proofErr w:type="gramEnd"/>
    </w:p>
    <w:p w:rsidR="000C0E41" w:rsidRPr="0024635A" w:rsidRDefault="000C0E41" w:rsidP="0024635A">
      <w:pPr>
        <w:pStyle w:val="Heading3"/>
        <w:keepNext w:val="0"/>
        <w:widowControl w:val="0"/>
        <w:numPr>
          <w:ilvl w:val="2"/>
          <w:numId w:val="1"/>
        </w:numPr>
        <w:tabs>
          <w:tab w:val="clear" w:pos="936"/>
          <w:tab w:val="num" w:pos="864"/>
        </w:tabs>
        <w:ind w:left="864"/>
      </w:pPr>
      <w:r w:rsidRPr="0024635A">
        <w:t>Aluminum Jacket: ASTM B209.</w:t>
      </w:r>
    </w:p>
    <w:p w:rsidR="000C0E41" w:rsidRPr="0024635A" w:rsidRDefault="000C0E41" w:rsidP="0024635A">
      <w:pPr>
        <w:pStyle w:val="Heading4"/>
        <w:keepNext w:val="0"/>
        <w:widowControl w:val="0"/>
        <w:numPr>
          <w:ilvl w:val="3"/>
          <w:numId w:val="1"/>
        </w:numPr>
      </w:pPr>
      <w:r w:rsidRPr="0024635A">
        <w:t>Thickness: 0.040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proofErr w:type="gramStart"/>
      <w:r w:rsidRPr="0024635A">
        <w:t>Joining:  Longitudinal slip joints and 2 inch laps.</w:t>
      </w:r>
      <w:proofErr w:type="gramEnd"/>
    </w:p>
    <w:p w:rsidR="000C0E41" w:rsidRPr="0024635A" w:rsidRDefault="000C0E41" w:rsidP="0024635A">
      <w:pPr>
        <w:pStyle w:val="Heading4"/>
        <w:keepNext w:val="0"/>
        <w:widowControl w:val="0"/>
        <w:numPr>
          <w:ilvl w:val="3"/>
          <w:numId w:val="1"/>
        </w:numPr>
      </w:pPr>
      <w:r w:rsidRPr="0024635A">
        <w:t>Fittings:  PVC pre molded fittings.</w:t>
      </w:r>
    </w:p>
    <w:p w:rsidR="000C0E41" w:rsidRPr="0024635A" w:rsidRDefault="000C0E41" w:rsidP="0024635A">
      <w:pPr>
        <w:pStyle w:val="Heading4"/>
        <w:keepNext w:val="0"/>
        <w:widowControl w:val="0"/>
        <w:numPr>
          <w:ilvl w:val="3"/>
          <w:numId w:val="1"/>
        </w:numPr>
      </w:pPr>
      <w:r w:rsidRPr="0024635A">
        <w:t>Metal Jacket Bands: 3/8 inch wide; 0.010 inch thick stainless steel.</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Stainless Steel Jacket: Type 304 or 316 stainless steel.</w:t>
      </w:r>
    </w:p>
    <w:p w:rsidR="000C0E41" w:rsidRPr="0024635A" w:rsidRDefault="000C0E41" w:rsidP="0024635A">
      <w:pPr>
        <w:pStyle w:val="Heading4"/>
        <w:keepNext w:val="0"/>
        <w:widowControl w:val="0"/>
        <w:numPr>
          <w:ilvl w:val="3"/>
          <w:numId w:val="1"/>
        </w:numPr>
      </w:pPr>
      <w:r w:rsidRPr="0024635A">
        <w:t>Thickness:  0.018 inch.</w:t>
      </w:r>
    </w:p>
    <w:p w:rsidR="000C0E41" w:rsidRPr="0024635A" w:rsidRDefault="000C0E41" w:rsidP="0024635A">
      <w:pPr>
        <w:pStyle w:val="Heading4"/>
        <w:keepNext w:val="0"/>
        <w:widowControl w:val="0"/>
        <w:numPr>
          <w:ilvl w:val="3"/>
          <w:numId w:val="1"/>
        </w:numPr>
      </w:pPr>
      <w:r w:rsidRPr="0024635A">
        <w:t>Finish:  Smooth.</w:t>
      </w:r>
    </w:p>
    <w:p w:rsidR="000C0E41" w:rsidRPr="0024635A" w:rsidRDefault="000C0E41" w:rsidP="0024635A">
      <w:pPr>
        <w:pStyle w:val="Heading4"/>
        <w:keepNext w:val="0"/>
        <w:widowControl w:val="0"/>
        <w:numPr>
          <w:ilvl w:val="3"/>
          <w:numId w:val="1"/>
        </w:numPr>
      </w:pPr>
      <w:r w:rsidRPr="0024635A">
        <w:lastRenderedPageBreak/>
        <w:t>Metal Jacket Bands: 3/8 inch wide; 0.010 inch thick stainless steel.</w:t>
      </w:r>
    </w:p>
    <w:p w:rsidR="000C0E41" w:rsidRPr="0024635A" w:rsidRDefault="000C0E41" w:rsidP="0024635A">
      <w:pPr>
        <w:pStyle w:val="Heading1"/>
        <w:keepNext w:val="0"/>
        <w:widowControl w:val="0"/>
        <w:numPr>
          <w:ilvl w:val="0"/>
          <w:numId w:val="1"/>
        </w:numPr>
      </w:pPr>
      <w:r w:rsidRPr="0024635A">
        <w:t>EXECUTION</w:t>
      </w:r>
    </w:p>
    <w:p w:rsidR="000C0E41" w:rsidRPr="0024635A" w:rsidRDefault="000C0E41" w:rsidP="0024635A">
      <w:pPr>
        <w:pStyle w:val="Heading2"/>
        <w:keepNext w:val="0"/>
        <w:widowControl w:val="0"/>
        <w:numPr>
          <w:ilvl w:val="1"/>
          <w:numId w:val="1"/>
        </w:numPr>
      </w:pPr>
      <w:r w:rsidRPr="0024635A">
        <w:t>EXAMINATION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piping has been tested before applying insulation materials.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Verify that surfaces are clean, foreign material removed, and dry.</w:t>
      </w:r>
    </w:p>
    <w:p w:rsidR="000C0E41" w:rsidRPr="0024635A" w:rsidRDefault="000C0E41" w:rsidP="0024635A">
      <w:pPr>
        <w:pStyle w:val="Heading2"/>
        <w:keepNext w:val="0"/>
        <w:widowControl w:val="0"/>
        <w:numPr>
          <w:ilvl w:val="1"/>
          <w:numId w:val="1"/>
        </w:numPr>
      </w:pPr>
      <w:r w:rsidRPr="0024635A">
        <w:t>INSTALLATION</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Install materials in accordance with manufacturer's instructions.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On exposed piping, locate insulation and cover seams in least visible locations.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Insulated pipes conveying fluids below ambient temperature:</w:t>
      </w:r>
    </w:p>
    <w:p w:rsidR="000C0E41" w:rsidRPr="0024635A" w:rsidRDefault="000C0E41" w:rsidP="0024635A">
      <w:pPr>
        <w:pStyle w:val="Heading4"/>
        <w:keepNext w:val="0"/>
        <w:widowControl w:val="0"/>
        <w:numPr>
          <w:ilvl w:val="3"/>
          <w:numId w:val="1"/>
        </w:numPr>
      </w:pPr>
      <w:r w:rsidRPr="0024635A">
        <w:t>Provide vapor barrier jackets, factory applied or field applied.</w:t>
      </w:r>
    </w:p>
    <w:p w:rsidR="000C0E41" w:rsidRPr="0024635A" w:rsidRDefault="000C0E41" w:rsidP="0024635A">
      <w:pPr>
        <w:pStyle w:val="Heading4"/>
        <w:keepNext w:val="0"/>
        <w:widowControl w:val="0"/>
        <w:numPr>
          <w:ilvl w:val="3"/>
          <w:numId w:val="1"/>
        </w:numPr>
      </w:pPr>
      <w:r w:rsidRPr="0024635A">
        <w:t xml:space="preserve">Insulate fittings, joints, flanges, </w:t>
      </w:r>
      <w:proofErr w:type="gramStart"/>
      <w:r w:rsidRPr="0024635A">
        <w:t>unions</w:t>
      </w:r>
      <w:proofErr w:type="gramEnd"/>
      <w:r w:rsidRPr="0024635A">
        <w:t xml:space="preserve"> strainers, flexible connectors and valves with molded insulation of like material and thickness as adjacent pipe.  PVC or aluminum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vapor barrier adhesive.</w:t>
      </w:r>
    </w:p>
    <w:p w:rsidR="000C0E41" w:rsidRPr="0024635A" w:rsidRDefault="000C0E41" w:rsidP="0024635A">
      <w:pPr>
        <w:pStyle w:val="Heading4"/>
        <w:keepNext w:val="0"/>
        <w:widowControl w:val="0"/>
        <w:numPr>
          <w:ilvl w:val="3"/>
          <w:numId w:val="1"/>
        </w:numPr>
      </w:pPr>
      <w:r w:rsidRPr="0024635A">
        <w:t>Continue insulation through walls, sleeves, pipe hangers, and other pipe penetrations.</w:t>
      </w:r>
    </w:p>
    <w:p w:rsidR="000C0E41" w:rsidRPr="0024635A" w:rsidRDefault="000C0E41" w:rsidP="0024635A">
      <w:pPr>
        <w:pStyle w:val="Heading4"/>
        <w:keepNext w:val="0"/>
        <w:widowControl w:val="0"/>
        <w:numPr>
          <w:ilvl w:val="3"/>
          <w:numId w:val="1"/>
        </w:numPr>
      </w:pPr>
      <w:r w:rsidRPr="0024635A">
        <w:t>Insulate entire system including fittings, valves, unions, flanges, strainers, flexible connections, pump bodies, and expansion joints.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insulated pipes conveying fluids above ambient temperature:</w:t>
      </w:r>
    </w:p>
    <w:p w:rsidR="000C0E41" w:rsidRPr="0024635A" w:rsidRDefault="000C0E41" w:rsidP="0024635A">
      <w:pPr>
        <w:pStyle w:val="Heading4"/>
        <w:keepNext w:val="0"/>
        <w:widowControl w:val="0"/>
        <w:numPr>
          <w:ilvl w:val="3"/>
          <w:numId w:val="1"/>
        </w:numPr>
      </w:pPr>
      <w:r w:rsidRPr="0024635A">
        <w:t>Provide standard jackets, with or without vapor barrier, factory applied or field applied.</w:t>
      </w:r>
    </w:p>
    <w:p w:rsidR="000C0E41" w:rsidRPr="0024635A" w:rsidRDefault="000C0E41" w:rsidP="0024635A">
      <w:pPr>
        <w:pStyle w:val="Heading4"/>
        <w:keepNext w:val="0"/>
        <w:widowControl w:val="0"/>
        <w:numPr>
          <w:ilvl w:val="3"/>
          <w:numId w:val="1"/>
        </w:numPr>
      </w:pPr>
      <w:r w:rsidRPr="0024635A">
        <w:t>Insulate fittings, joints, and valves with insulation of like material and thickness as adjoining pipe.  PVC covers are required in all exposed locations as in mechanical rooms.</w:t>
      </w:r>
    </w:p>
    <w:p w:rsidR="000C0E41" w:rsidRPr="0024635A" w:rsidRDefault="000C0E41" w:rsidP="0024635A">
      <w:pPr>
        <w:pStyle w:val="Heading4"/>
        <w:keepNext w:val="0"/>
        <w:widowControl w:val="0"/>
        <w:numPr>
          <w:ilvl w:val="3"/>
          <w:numId w:val="1"/>
        </w:numPr>
      </w:pPr>
      <w:r w:rsidRPr="0024635A">
        <w:t>Finish with glass cloth and adhesive.</w:t>
      </w:r>
    </w:p>
    <w:p w:rsidR="000C0E41" w:rsidRPr="0024635A" w:rsidRDefault="000C0E41" w:rsidP="0024635A">
      <w:pPr>
        <w:pStyle w:val="Heading4"/>
        <w:keepNext w:val="0"/>
        <w:widowControl w:val="0"/>
        <w:numPr>
          <w:ilvl w:val="3"/>
          <w:numId w:val="1"/>
        </w:numPr>
      </w:pPr>
      <w:r w:rsidRPr="0024635A">
        <w:t>For hot piping conveying fluids, do not insulate flanges and unions at equipment, but bevel and seal ends of insulation.</w:t>
      </w:r>
    </w:p>
    <w:p w:rsidR="000C0E41" w:rsidRPr="0024635A" w:rsidRDefault="000C0E41" w:rsidP="0024635A">
      <w:pPr>
        <w:pStyle w:val="Heading4"/>
        <w:keepNext w:val="0"/>
        <w:widowControl w:val="0"/>
        <w:numPr>
          <w:ilvl w:val="3"/>
          <w:numId w:val="1"/>
        </w:numPr>
      </w:pPr>
      <w:r w:rsidRPr="0024635A">
        <w:t>For steam piping insulate flanges and unions at equipment.</w:t>
      </w:r>
    </w:p>
    <w:p w:rsidR="000C0E41" w:rsidRPr="0024635A" w:rsidRDefault="000C0E41" w:rsidP="0024635A">
      <w:pPr>
        <w:pStyle w:val="Heading3"/>
        <w:keepNext w:val="0"/>
        <w:widowControl w:val="0"/>
        <w:numPr>
          <w:ilvl w:val="2"/>
          <w:numId w:val="1"/>
        </w:numPr>
        <w:tabs>
          <w:tab w:val="clear" w:pos="936"/>
          <w:tab w:val="num" w:pos="864"/>
        </w:tabs>
        <w:ind w:left="864"/>
      </w:pPr>
      <w:r w:rsidRPr="0024635A">
        <w:t>Inserts and Shields:</w:t>
      </w:r>
    </w:p>
    <w:p w:rsidR="000C0E41" w:rsidRPr="0024635A" w:rsidRDefault="000C0E41" w:rsidP="0024635A">
      <w:pPr>
        <w:pStyle w:val="Heading4"/>
        <w:keepNext w:val="0"/>
        <w:widowControl w:val="0"/>
        <w:numPr>
          <w:ilvl w:val="3"/>
          <w:numId w:val="1"/>
        </w:numPr>
      </w:pPr>
      <w:r w:rsidRPr="0024635A">
        <w:t>Refer to Section 22 05 29 for additional information.</w:t>
      </w:r>
    </w:p>
    <w:p w:rsidR="000C0E41" w:rsidRPr="0024635A" w:rsidRDefault="000C0E41" w:rsidP="0024635A">
      <w:pPr>
        <w:pStyle w:val="Heading4"/>
        <w:keepNext w:val="0"/>
        <w:widowControl w:val="0"/>
        <w:numPr>
          <w:ilvl w:val="3"/>
          <w:numId w:val="1"/>
        </w:numPr>
      </w:pPr>
      <w:r w:rsidRPr="0024635A">
        <w:t>Application:  Piping 1 inch diameter or larger.</w:t>
      </w:r>
    </w:p>
    <w:p w:rsidR="000C0E41" w:rsidRPr="0024635A" w:rsidRDefault="000C0E41" w:rsidP="0024635A">
      <w:pPr>
        <w:pStyle w:val="Heading4"/>
        <w:keepNext w:val="0"/>
        <w:widowControl w:val="0"/>
        <w:numPr>
          <w:ilvl w:val="3"/>
          <w:numId w:val="1"/>
        </w:numPr>
      </w:pPr>
      <w:r w:rsidRPr="0024635A">
        <w:t>Shields:  Galvanized steel between pipe hangers or pipe hanger rolls and inserts.</w:t>
      </w:r>
    </w:p>
    <w:p w:rsidR="000C0E41" w:rsidRPr="0024635A" w:rsidRDefault="000C0E41" w:rsidP="0024635A">
      <w:pPr>
        <w:pStyle w:val="Heading4"/>
        <w:keepNext w:val="0"/>
        <w:widowControl w:val="0"/>
        <w:numPr>
          <w:ilvl w:val="3"/>
          <w:numId w:val="1"/>
        </w:numPr>
      </w:pPr>
      <w:r w:rsidRPr="0024635A">
        <w:t>Insert Location:  Between support shield and piping and under the finish jacket.</w:t>
      </w:r>
    </w:p>
    <w:p w:rsidR="000C0E41" w:rsidRPr="0024635A" w:rsidRDefault="000C0E41" w:rsidP="0024635A">
      <w:pPr>
        <w:pStyle w:val="Heading4"/>
        <w:keepNext w:val="0"/>
        <w:widowControl w:val="0"/>
        <w:numPr>
          <w:ilvl w:val="3"/>
          <w:numId w:val="1"/>
        </w:numPr>
      </w:pPr>
      <w:r w:rsidRPr="0024635A">
        <w:t>Insert Configuration:  Minimum 6 inches long, of same thickness and contour as adjoining insulation; may be factory fabricated.</w:t>
      </w:r>
    </w:p>
    <w:p w:rsidR="000C0E41" w:rsidRPr="0024635A" w:rsidRDefault="000C0E41" w:rsidP="0024635A">
      <w:pPr>
        <w:pStyle w:val="Heading4"/>
        <w:keepNext w:val="0"/>
        <w:widowControl w:val="0"/>
        <w:numPr>
          <w:ilvl w:val="3"/>
          <w:numId w:val="1"/>
        </w:numPr>
      </w:pPr>
      <w:r w:rsidRPr="0024635A">
        <w:t>Insert Material:  ASTM C640 cork, hydrous calcium silicate insulation or other heavy density insulating material suitable for the planned temperature range.</w:t>
      </w:r>
    </w:p>
    <w:p w:rsidR="000C0E41" w:rsidRPr="0024635A" w:rsidRDefault="000C0E41" w:rsidP="0024635A">
      <w:pPr>
        <w:pStyle w:val="Heading4"/>
        <w:keepNext w:val="0"/>
        <w:widowControl w:val="0"/>
        <w:numPr>
          <w:ilvl w:val="3"/>
          <w:numId w:val="1"/>
        </w:numPr>
      </w:pPr>
      <w:r w:rsidRPr="0024635A">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rsidRPr="0024635A">
        <w:t>Armaflex</w:t>
      </w:r>
      <w:proofErr w:type="spellEnd"/>
      <w:r w:rsidRPr="0024635A">
        <w:t xml:space="preserve"> </w:t>
      </w:r>
      <w:proofErr w:type="spellStart"/>
      <w:r w:rsidRPr="0024635A">
        <w:t>Armafix</w:t>
      </w:r>
      <w:proofErr w:type="spellEnd"/>
      <w:r w:rsidRPr="0024635A">
        <w:t xml:space="preserve"> Insulation Pipe Hangers, are acceptable.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Finish insulation at supports, protrusions, and interruptions.</w:t>
      </w:r>
    </w:p>
    <w:p w:rsidR="000C0E41" w:rsidRPr="0024635A" w:rsidRDefault="000C0E41" w:rsidP="0024635A">
      <w:pPr>
        <w:pStyle w:val="Heading3"/>
        <w:keepNext w:val="0"/>
        <w:widowControl w:val="0"/>
        <w:numPr>
          <w:ilvl w:val="2"/>
          <w:numId w:val="1"/>
        </w:numPr>
        <w:tabs>
          <w:tab w:val="clear" w:pos="936"/>
          <w:tab w:val="num" w:pos="864"/>
        </w:tabs>
        <w:ind w:left="864"/>
      </w:pPr>
      <w:r w:rsidRPr="0024635A">
        <w:lastRenderedPageBreak/>
        <w:t>For pipe exposed in finished spaces below 8 feet above finished floor, finish with PVC jacket and PVC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For piping exposed in mechanical rooms below 8 feet above finished floor, finish with aluminum jacket and aluminum fitting covers.</w:t>
      </w:r>
    </w:p>
    <w:p w:rsidR="000C0E41" w:rsidRPr="0024635A" w:rsidRDefault="000C0E41" w:rsidP="0024635A">
      <w:pPr>
        <w:pStyle w:val="Heading3"/>
        <w:keepNext w:val="0"/>
        <w:widowControl w:val="0"/>
        <w:numPr>
          <w:ilvl w:val="2"/>
          <w:numId w:val="1"/>
        </w:numPr>
        <w:tabs>
          <w:tab w:val="clear" w:pos="936"/>
          <w:tab w:val="num" w:pos="864"/>
        </w:tabs>
        <w:ind w:left="864"/>
      </w:pPr>
      <w:r w:rsidRPr="0024635A">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0C0E41" w:rsidRPr="0024635A" w:rsidRDefault="000C0E41" w:rsidP="0024635A">
      <w:pPr>
        <w:pStyle w:val="Heading2"/>
        <w:keepNext w:val="0"/>
        <w:widowControl w:val="0"/>
        <w:numPr>
          <w:ilvl w:val="1"/>
          <w:numId w:val="1"/>
        </w:numPr>
      </w:pPr>
      <w:r w:rsidRPr="0024635A">
        <w:t>TOLERANCE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Substituted insulation materials, where allowed, shall provide thermal resistance within 10 percent at normal conditions, as materials indicated.</w:t>
      </w:r>
    </w:p>
    <w:p w:rsidR="000C0E41" w:rsidRPr="0024635A" w:rsidRDefault="000C0E41" w:rsidP="0024635A">
      <w:pPr>
        <w:pStyle w:val="Heading2"/>
        <w:keepNext w:val="0"/>
        <w:widowControl w:val="0"/>
        <w:numPr>
          <w:ilvl w:val="1"/>
          <w:numId w:val="1"/>
        </w:numPr>
      </w:pPr>
      <w:r w:rsidRPr="0024635A">
        <w:t>GLASS FIBER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6A147F" w:rsidRDefault="006A147F" w:rsidP="0024635A">
      <w:pPr>
        <w:keepNext w:val="0"/>
        <w:widowControl w:val="0"/>
        <w:tabs>
          <w:tab w:val="left" w:pos="1296"/>
          <w:tab w:val="left" w:pos="1728"/>
          <w:tab w:val="left" w:pos="3456"/>
          <w:tab w:val="left" w:pos="5616"/>
          <w:tab w:val="left" w:pos="7776"/>
        </w:tabs>
        <w:ind w:left="1296" w:firstLine="144"/>
        <w:jc w:val="both"/>
      </w:pPr>
      <w:r>
        <w:t>Cold Water</w:t>
      </w:r>
      <w:r>
        <w:tab/>
      </w:r>
      <w:r>
        <w:tab/>
        <w:t>6” &amp; smaller</w:t>
      </w:r>
      <w:r w:rsidR="001325B9">
        <w:tab/>
        <w:t>1/2</w:t>
      </w:r>
      <w:r w:rsidR="001C2093">
        <w:t>”</w:t>
      </w:r>
      <w:r>
        <w:tab/>
      </w:r>
    </w:p>
    <w:p w:rsidR="000C0E41" w:rsidRDefault="000C0E41"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rsidR="001325B9">
        <w:t xml:space="preserve">and </w:t>
      </w:r>
      <w:proofErr w:type="spellStart"/>
      <w:r w:rsidR="001325B9">
        <w:t>Recirc</w:t>
      </w:r>
      <w:proofErr w:type="spellEnd"/>
      <w:r w:rsidRPr="0024635A">
        <w:tab/>
      </w:r>
      <w:r w:rsidR="001325B9">
        <w:t>1-1/4</w:t>
      </w:r>
      <w:r w:rsidRPr="0024635A">
        <w:t>" &amp; smaller</w:t>
      </w:r>
      <w:r w:rsidRPr="0024635A">
        <w:tab/>
        <w:t>1"</w:t>
      </w:r>
    </w:p>
    <w:p w:rsidR="001325B9" w:rsidRDefault="001325B9" w:rsidP="0024635A">
      <w:pPr>
        <w:keepNext w:val="0"/>
        <w:widowControl w:val="0"/>
        <w:tabs>
          <w:tab w:val="left" w:pos="1296"/>
          <w:tab w:val="left" w:pos="1728"/>
          <w:tab w:val="left" w:pos="3456"/>
          <w:tab w:val="left" w:pos="5616"/>
          <w:tab w:val="left" w:pos="7776"/>
        </w:tabs>
        <w:ind w:left="1296" w:firstLine="144"/>
        <w:jc w:val="both"/>
      </w:pPr>
      <w:r w:rsidRPr="0024635A">
        <w:t xml:space="preserve">Domestic Hot Water </w:t>
      </w:r>
      <w:r>
        <w:t xml:space="preserve">and </w:t>
      </w:r>
      <w:proofErr w:type="spellStart"/>
      <w:r>
        <w:t>Recirc</w:t>
      </w:r>
      <w:proofErr w:type="spellEnd"/>
      <w:r w:rsidRPr="0024635A">
        <w:tab/>
      </w:r>
      <w:r>
        <w:t>1-1/2</w:t>
      </w:r>
      <w:r w:rsidRPr="0024635A">
        <w:t xml:space="preserve">" &amp; </w:t>
      </w:r>
      <w:r>
        <w:t>larger</w:t>
      </w:r>
      <w:r w:rsidRPr="0024635A">
        <w:tab/>
        <w:t>1</w:t>
      </w:r>
      <w:r>
        <w:t>-1/2</w:t>
      </w:r>
      <w:r w:rsidRPr="0024635A">
        <w:t>"</w:t>
      </w:r>
    </w:p>
    <w:p w:rsidR="001325B9" w:rsidRPr="0024635A" w:rsidRDefault="001325B9" w:rsidP="0024635A">
      <w:pPr>
        <w:keepNext w:val="0"/>
        <w:widowControl w:val="0"/>
        <w:tabs>
          <w:tab w:val="left" w:pos="1296"/>
          <w:tab w:val="left" w:pos="1728"/>
          <w:tab w:val="left" w:pos="3456"/>
          <w:tab w:val="left" w:pos="5616"/>
          <w:tab w:val="left" w:pos="7776"/>
        </w:tabs>
        <w:ind w:left="1296" w:firstLine="144"/>
        <w:jc w:val="both"/>
      </w:pPr>
      <w:r w:rsidRPr="0024635A">
        <w:t>Roof Drain Bodies</w:t>
      </w:r>
      <w:r w:rsidRPr="0024635A">
        <w:tab/>
      </w:r>
      <w:r w:rsidRPr="0024635A">
        <w:tab/>
        <w:t>All sizes</w:t>
      </w:r>
      <w:r w:rsidRPr="0024635A">
        <w:tab/>
        <w:t>1"</w:t>
      </w:r>
    </w:p>
    <w:p w:rsidR="00707C7E" w:rsidRDefault="00707C7E" w:rsidP="00707C7E">
      <w:pPr>
        <w:keepNext w:val="0"/>
        <w:widowControl w:val="0"/>
        <w:tabs>
          <w:tab w:val="left" w:pos="1296"/>
          <w:tab w:val="left" w:pos="1728"/>
          <w:tab w:val="left" w:pos="3456"/>
          <w:tab w:val="left" w:pos="5616"/>
          <w:tab w:val="left" w:pos="7776"/>
        </w:tabs>
        <w:ind w:left="1296" w:firstLine="144"/>
        <w:jc w:val="both"/>
      </w:pPr>
      <w:r w:rsidRPr="0024635A">
        <w:t xml:space="preserve">Roof Drainage </w:t>
      </w:r>
      <w:proofErr w:type="gramStart"/>
      <w:r w:rsidRPr="0024635A">
        <w:t>Above</w:t>
      </w:r>
      <w:proofErr w:type="gramEnd"/>
      <w:r w:rsidRPr="0024635A">
        <w:t xml:space="preserve"> Grade</w:t>
      </w:r>
      <w:r w:rsidRPr="0024635A">
        <w:tab/>
        <w:t>All sizes</w:t>
      </w:r>
      <w:r w:rsidR="001325B9">
        <w:tab/>
        <w:t>1</w:t>
      </w:r>
      <w:r w:rsidRPr="0024635A">
        <w:t>"</w:t>
      </w:r>
    </w:p>
    <w:p w:rsidR="00707C7E" w:rsidRDefault="00707C7E" w:rsidP="0024635A">
      <w:pPr>
        <w:keepNext w:val="0"/>
        <w:widowControl w:val="0"/>
        <w:tabs>
          <w:tab w:val="left" w:pos="1296"/>
          <w:tab w:val="left" w:pos="1728"/>
          <w:tab w:val="left" w:pos="3456"/>
          <w:tab w:val="left" w:pos="5616"/>
          <w:tab w:val="left" w:pos="7776"/>
        </w:tabs>
        <w:ind w:left="1296" w:firstLine="144"/>
        <w:jc w:val="both"/>
      </w:pPr>
      <w:r w:rsidRPr="0024635A">
        <w:t xml:space="preserve">Outside Air </w:t>
      </w:r>
      <w:r>
        <w:t>Plenum Drain Piping</w:t>
      </w:r>
      <w:r>
        <w:tab/>
        <w:t>All sizes</w:t>
      </w:r>
      <w:r>
        <w:tab/>
        <w:t>1/2"</w:t>
      </w:r>
    </w:p>
    <w:p w:rsidR="00417AFF" w:rsidRPr="0024635A" w:rsidRDefault="00417AFF" w:rsidP="00417AFF">
      <w:pPr>
        <w:keepNext w:val="0"/>
        <w:widowControl w:val="0"/>
        <w:tabs>
          <w:tab w:val="left" w:pos="1296"/>
          <w:tab w:val="left" w:pos="1728"/>
          <w:tab w:val="left" w:pos="3456"/>
          <w:tab w:val="left" w:pos="5616"/>
          <w:tab w:val="left" w:pos="7776"/>
        </w:tabs>
        <w:ind w:left="1296" w:firstLine="144"/>
        <w:jc w:val="both"/>
      </w:pPr>
      <w:r w:rsidRPr="0024635A">
        <w:t xml:space="preserve">Plumbing Vents </w:t>
      </w:r>
      <w:proofErr w:type="gramStart"/>
      <w:r w:rsidRPr="0024635A">
        <w:t>Within</w:t>
      </w:r>
      <w:proofErr w:type="gramEnd"/>
      <w:r w:rsidRPr="0024635A">
        <w:t xml:space="preserve"> 20 Feet</w:t>
      </w:r>
    </w:p>
    <w:p w:rsidR="00417AFF" w:rsidRDefault="00417AFF" w:rsidP="00417AFF">
      <w:pPr>
        <w:keepNext w:val="0"/>
        <w:widowControl w:val="0"/>
        <w:tabs>
          <w:tab w:val="left" w:pos="1296"/>
          <w:tab w:val="left" w:pos="1728"/>
          <w:tab w:val="left" w:pos="3456"/>
          <w:tab w:val="left" w:pos="5616"/>
          <w:tab w:val="left" w:pos="7776"/>
        </w:tabs>
        <w:ind w:left="5616" w:hanging="4176"/>
        <w:jc w:val="both"/>
      </w:pPr>
      <w:proofErr w:type="gramStart"/>
      <w:r w:rsidRPr="0024635A">
        <w:t>of</w:t>
      </w:r>
      <w:proofErr w:type="gramEnd"/>
      <w:r w:rsidRPr="0024635A">
        <w:t xml:space="preserve"> the Exterior</w:t>
      </w:r>
      <w:r w:rsidRPr="0024635A">
        <w:tab/>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Fire Sprinkler System Main Drain and</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Inspector’s Test Valve Drain Within</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r w:rsidRPr="0024635A">
        <w:t>20 Feet of Building Exterior</w:t>
      </w:r>
      <w:r w:rsidRPr="0024635A">
        <w:tab/>
        <w:t>All sizes</w:t>
      </w:r>
      <w:r w:rsidRPr="0024635A">
        <w:tab/>
        <w:t>1”</w:t>
      </w:r>
    </w:p>
    <w:p w:rsidR="00417AFF" w:rsidRPr="0024635A" w:rsidRDefault="00417AFF" w:rsidP="00417AFF">
      <w:pPr>
        <w:keepNext w:val="0"/>
        <w:widowControl w:val="0"/>
        <w:tabs>
          <w:tab w:val="left" w:pos="1296"/>
          <w:tab w:val="left" w:pos="1728"/>
          <w:tab w:val="left" w:pos="3456"/>
          <w:tab w:val="left" w:pos="5616"/>
          <w:tab w:val="left" w:pos="7776"/>
        </w:tabs>
        <w:ind w:left="5616" w:hanging="4176"/>
        <w:jc w:val="both"/>
      </w:pPr>
    </w:p>
    <w:p w:rsidR="000C0E41" w:rsidRPr="0024635A" w:rsidRDefault="000C0E41" w:rsidP="0024635A">
      <w:pPr>
        <w:pStyle w:val="Heading2"/>
        <w:keepNext w:val="0"/>
        <w:widowControl w:val="0"/>
        <w:numPr>
          <w:ilvl w:val="1"/>
          <w:numId w:val="1"/>
        </w:numPr>
      </w:pPr>
      <w:r w:rsidRPr="0024635A">
        <w:t>CELLULAR FOAM INSULATION SCHEDULE</w:t>
      </w:r>
    </w:p>
    <w:p w:rsidR="000C0E41" w:rsidRPr="0024635A" w:rsidRDefault="000C0E41" w:rsidP="0024635A">
      <w:pPr>
        <w:pStyle w:val="Heading3"/>
        <w:keepNext w:val="0"/>
        <w:widowControl w:val="0"/>
        <w:numPr>
          <w:ilvl w:val="2"/>
          <w:numId w:val="1"/>
        </w:numPr>
        <w:tabs>
          <w:tab w:val="clear" w:pos="936"/>
          <w:tab w:val="num" w:pos="864"/>
        </w:tabs>
        <w:ind w:left="864"/>
      </w:pPr>
      <w:r w:rsidRPr="0024635A">
        <w:t>Plumbing Systems</w:t>
      </w:r>
    </w:p>
    <w:p w:rsidR="000C0E41" w:rsidRPr="0024635A" w:rsidRDefault="000C0E41" w:rsidP="0024635A">
      <w:pPr>
        <w:keepNext w:val="0"/>
        <w:widowControl w:val="0"/>
      </w:pPr>
    </w:p>
    <w:p w:rsidR="000C0E41" w:rsidRPr="0024635A" w:rsidRDefault="000C0E41" w:rsidP="0024635A">
      <w:pPr>
        <w:keepNext w:val="0"/>
        <w:widowControl w:val="0"/>
        <w:tabs>
          <w:tab w:val="left" w:pos="1440"/>
          <w:tab w:val="left" w:pos="1728"/>
          <w:tab w:val="left" w:pos="3456"/>
          <w:tab w:val="left" w:pos="5616"/>
          <w:tab w:val="left" w:pos="7776"/>
        </w:tabs>
        <w:ind w:left="1440"/>
        <w:jc w:val="both"/>
        <w:rPr>
          <w:sz w:val="18"/>
          <w:szCs w:val="18"/>
        </w:rPr>
      </w:pPr>
      <w:r w:rsidRPr="0024635A">
        <w:rPr>
          <w:sz w:val="18"/>
          <w:szCs w:val="18"/>
          <w:u w:val="single"/>
        </w:rPr>
        <w:t>PIPING SYSTEM</w:t>
      </w:r>
      <w:r w:rsidRPr="0024635A">
        <w:rPr>
          <w:sz w:val="18"/>
          <w:szCs w:val="18"/>
        </w:rPr>
        <w:t>:</w:t>
      </w:r>
      <w:r w:rsidRPr="0024635A">
        <w:rPr>
          <w:sz w:val="18"/>
          <w:szCs w:val="18"/>
        </w:rPr>
        <w:tab/>
      </w:r>
      <w:r w:rsidRPr="0024635A">
        <w:rPr>
          <w:sz w:val="18"/>
          <w:szCs w:val="18"/>
        </w:rPr>
        <w:tab/>
      </w:r>
      <w:r w:rsidRPr="0024635A">
        <w:rPr>
          <w:sz w:val="18"/>
          <w:szCs w:val="18"/>
          <w:u w:val="single"/>
        </w:rPr>
        <w:t>PIPE SIZE:</w:t>
      </w:r>
      <w:r w:rsidRPr="0024635A">
        <w:rPr>
          <w:sz w:val="18"/>
          <w:szCs w:val="18"/>
        </w:rPr>
        <w:tab/>
      </w:r>
      <w:r w:rsidRPr="0024635A">
        <w:rPr>
          <w:sz w:val="18"/>
          <w:szCs w:val="18"/>
          <w:u w:val="single"/>
        </w:rPr>
        <w:t>THICKNESS:</w:t>
      </w:r>
    </w:p>
    <w:p w:rsidR="000C0E41"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1-1/2</w:t>
      </w:r>
      <w:r w:rsidR="000C0E41" w:rsidRPr="0024635A">
        <w:t>” &amp; smaller</w:t>
      </w:r>
      <w:r w:rsidR="000C0E41" w:rsidRPr="0024635A">
        <w:tab/>
        <w:t>1”</w:t>
      </w:r>
    </w:p>
    <w:p w:rsidR="00417AFF" w:rsidRDefault="00417AFF" w:rsidP="0024635A">
      <w:pPr>
        <w:keepNext w:val="0"/>
        <w:widowControl w:val="0"/>
        <w:tabs>
          <w:tab w:val="left" w:pos="1296"/>
          <w:tab w:val="left" w:pos="1728"/>
          <w:tab w:val="left" w:pos="3456"/>
          <w:tab w:val="left" w:pos="5616"/>
          <w:tab w:val="left" w:pos="7776"/>
        </w:tabs>
        <w:ind w:left="1296" w:firstLine="144"/>
        <w:jc w:val="both"/>
      </w:pPr>
      <w:r>
        <w:t>Refrigerant Piping</w:t>
      </w:r>
      <w:r>
        <w:tab/>
      </w:r>
      <w:r>
        <w:tab/>
        <w:t>2</w:t>
      </w:r>
      <w:r w:rsidRPr="0024635A">
        <w:t xml:space="preserve">” &amp; </w:t>
      </w:r>
      <w:r>
        <w:t>large</w:t>
      </w:r>
      <w:r w:rsidRPr="0024635A">
        <w:t>r</w:t>
      </w:r>
      <w:r w:rsidRPr="0024635A">
        <w:tab/>
        <w:t>1</w:t>
      </w:r>
      <w:r>
        <w:t>-1/2</w:t>
      </w:r>
      <w:r w:rsidRPr="0024635A">
        <w:t>”</w:t>
      </w:r>
    </w:p>
    <w:p w:rsidR="000633AC" w:rsidRPr="0024635A" w:rsidRDefault="000633AC"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r w:rsidRPr="0024635A">
        <w:t>Cold Condensate Drain Piping</w:t>
      </w:r>
      <w:r w:rsidRPr="0024635A">
        <w:tab/>
        <w:t>6” &amp; smaller</w:t>
      </w:r>
      <w:r w:rsidRPr="0024635A">
        <w:tab/>
        <w:t>1”</w:t>
      </w:r>
    </w:p>
    <w:p w:rsidR="000C0E41" w:rsidRPr="0024635A" w:rsidRDefault="000C0E41" w:rsidP="0024635A">
      <w:pPr>
        <w:keepNext w:val="0"/>
        <w:widowControl w:val="0"/>
        <w:tabs>
          <w:tab w:val="left" w:pos="1296"/>
          <w:tab w:val="left" w:pos="1728"/>
          <w:tab w:val="left" w:pos="3456"/>
          <w:tab w:val="left" w:pos="5616"/>
          <w:tab w:val="left" w:pos="7776"/>
        </w:tabs>
        <w:ind w:left="1296" w:firstLine="144"/>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p>
    <w:p w:rsidR="000C0E41" w:rsidRPr="0024635A" w:rsidRDefault="000C0E41" w:rsidP="0024635A">
      <w:pPr>
        <w:keepNext w:val="0"/>
        <w:widowControl w:val="0"/>
        <w:tabs>
          <w:tab w:val="left" w:pos="1296"/>
          <w:tab w:val="left" w:pos="1728"/>
          <w:tab w:val="left" w:pos="3456"/>
          <w:tab w:val="left" w:pos="5616"/>
          <w:tab w:val="left" w:pos="7776"/>
        </w:tabs>
        <w:jc w:val="both"/>
      </w:pPr>
      <w:r w:rsidRPr="0024635A">
        <w:t>END OF SECTION 22 07 19</w:t>
      </w:r>
      <w:r w:rsidRPr="0024635A">
        <w:rPr>
          <w:noProof/>
        </w:rPr>
        <mc:AlternateContent>
          <mc:Choice Requires="wps">
            <w:drawing>
              <wp:anchor distT="0" distB="0" distL="114300" distR="114300" simplePos="0" relativeHeight="251661312" behindDoc="0" locked="0" layoutInCell="1" allowOverlap="1" wp14:anchorId="45EFA65A" wp14:editId="15CDAB95">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p>
    <w:p w:rsidR="007244B9" w:rsidRPr="0024635A" w:rsidRDefault="007244B9" w:rsidP="0024635A">
      <w:pPr>
        <w:keepNext w:val="0"/>
        <w:widowControl w:val="0"/>
        <w:tabs>
          <w:tab w:val="left" w:pos="1296"/>
          <w:tab w:val="left" w:pos="3456"/>
          <w:tab w:val="left" w:pos="4960"/>
          <w:tab w:val="left" w:pos="5616"/>
          <w:tab w:val="left" w:pos="7776"/>
        </w:tabs>
        <w:jc w:val="both"/>
      </w:pPr>
    </w:p>
    <w:p w:rsidR="007244B9" w:rsidRDefault="007244B9" w:rsidP="0024635A">
      <w:pPr>
        <w:keepNext w:val="0"/>
        <w:widowControl w:val="0"/>
      </w:pPr>
      <w:r w:rsidRPr="0024635A">
        <w:rPr>
          <w:noProof/>
        </w:rPr>
        <mc:AlternateContent>
          <mc:Choice Requires="wps">
            <w:drawing>
              <wp:anchor distT="0" distB="0" distL="114300" distR="114300" simplePos="0" relativeHeight="251659264" behindDoc="0" locked="0" layoutInCell="1" allowOverlap="1" wp14:anchorId="2AACED56" wp14:editId="4719D63B">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24635A">
      <w:pPr>
        <w:keepNext w:val="0"/>
        <w:widowControl w:val="0"/>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AB5" w:rsidRDefault="00C33A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91318">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B36B2D" w:rsidTr="00BD6E35">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B36B2D" w:rsidRDefault="00B36B2D" w:rsidP="00063DAF">
          <w:pPr>
            <w:pStyle w:val="Footer"/>
            <w:tabs>
              <w:tab w:val="clear" w:pos="8640"/>
              <w:tab w:val="right" w:pos="10080"/>
            </w:tabs>
            <w:jc w:val="center"/>
            <w:rPr>
              <w:sz w:val="16"/>
              <w:szCs w:val="16"/>
            </w:rPr>
          </w:pPr>
        </w:p>
      </w:tc>
      <w:tc>
        <w:tcPr>
          <w:tcW w:w="3480" w:type="dxa"/>
        </w:tcPr>
        <w:p w:rsidR="00B36B2D" w:rsidRDefault="00B36B2D" w:rsidP="00063DAF">
          <w:pPr>
            <w:pStyle w:val="Footer"/>
            <w:tabs>
              <w:tab w:val="clear" w:pos="8640"/>
              <w:tab w:val="right" w:pos="10080"/>
            </w:tabs>
            <w:jc w:val="right"/>
            <w:rPr>
              <w:sz w:val="16"/>
              <w:szCs w:val="16"/>
            </w:rPr>
          </w:pPr>
          <w:r w:rsidRPr="004D6297">
            <w:rPr>
              <w:sz w:val="16"/>
              <w:szCs w:val="16"/>
            </w:rPr>
            <w:t>22 07 19 PLUMBING PIPING INSULATION</w:t>
          </w:r>
        </w:p>
      </w:tc>
    </w:tr>
    <w:tr w:rsidR="00B36B2D" w:rsidTr="00063DAF">
      <w:trPr>
        <w:jc w:val="center"/>
      </w:trPr>
      <w:tc>
        <w:tcPr>
          <w:tcW w:w="3480" w:type="dxa"/>
        </w:tcPr>
        <w:p w:rsidR="00B36B2D" w:rsidRDefault="00B36B2D" w:rsidP="00063DAF">
          <w:pPr>
            <w:pStyle w:val="Footer"/>
            <w:tabs>
              <w:tab w:val="clear" w:pos="8640"/>
              <w:tab w:val="right" w:pos="10080"/>
            </w:tabs>
            <w:rPr>
              <w:sz w:val="16"/>
              <w:szCs w:val="16"/>
            </w:rPr>
          </w:pPr>
          <w:r w:rsidRPr="00D94A10">
            <w:rPr>
              <w:sz w:val="16"/>
              <w:szCs w:val="16"/>
            </w:rPr>
            <w:t xml:space="preserve">Revised </w:t>
          </w:r>
          <w:r w:rsidR="00E4744A" w:rsidRPr="00E4744A">
            <w:rPr>
              <w:sz w:val="16"/>
              <w:szCs w:val="16"/>
            </w:rPr>
            <w:t>7/1/2014</w:t>
          </w:r>
          <w:bookmarkStart w:id="0" w:name="_GoBack"/>
          <w:bookmarkEnd w:id="0"/>
        </w:p>
      </w:tc>
      <w:tc>
        <w:tcPr>
          <w:tcW w:w="3480" w:type="dxa"/>
        </w:tcPr>
        <w:p w:rsidR="00B36B2D" w:rsidRDefault="00B36B2D" w:rsidP="00063DAF">
          <w:pPr>
            <w:pStyle w:val="Footer"/>
            <w:tabs>
              <w:tab w:val="clear" w:pos="8640"/>
              <w:tab w:val="right" w:pos="10080"/>
            </w:tabs>
            <w:jc w:val="center"/>
            <w:rPr>
              <w:sz w:val="16"/>
              <w:szCs w:val="16"/>
            </w:rPr>
          </w:pPr>
          <w:r>
            <w:rPr>
              <w:sz w:val="16"/>
              <w:szCs w:val="16"/>
            </w:rPr>
            <w:t>Project #   Project Name</w:t>
          </w:r>
        </w:p>
      </w:tc>
      <w:tc>
        <w:tcPr>
          <w:tcW w:w="3480" w:type="dxa"/>
        </w:tcPr>
        <w:p w:rsidR="00B36B2D" w:rsidRDefault="00B36B2D"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E4744A">
            <w:rPr>
              <w:rStyle w:val="PageNumber"/>
              <w:rFonts w:cs="Arial"/>
              <w:noProof/>
              <w:sz w:val="16"/>
              <w:szCs w:val="16"/>
            </w:rPr>
            <w:t>4</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E4744A">
            <w:rPr>
              <w:rStyle w:val="PageNumber"/>
              <w:rFonts w:cs="Arial"/>
              <w:noProof/>
              <w:sz w:val="16"/>
              <w:szCs w:val="16"/>
            </w:rPr>
            <w:t>4</w:t>
          </w:r>
          <w:r w:rsidRPr="00D94A10">
            <w:rPr>
              <w:rStyle w:val="PageNumber"/>
              <w:rFonts w:cs="Arial"/>
              <w:sz w:val="16"/>
              <w:szCs w:val="16"/>
            </w:rPr>
            <w:fldChar w:fldCharType="end"/>
          </w:r>
        </w:p>
      </w:tc>
    </w:tr>
  </w:tbl>
  <w:p w:rsidR="00B36B2D" w:rsidRPr="00691318" w:rsidRDefault="00B36B2D" w:rsidP="006913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AB5" w:rsidRDefault="00C33A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AB5" w:rsidRDefault="00C33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310D" w:rsidRDefault="0095310D" w:rsidP="00C33AB5">
    <w:pPr>
      <w:keepNext w:val="0"/>
      <w:widowControl w:val="0"/>
      <w:tabs>
        <w:tab w:val="center" w:pos="4680"/>
        <w:tab w:val="left" w:pos="7776"/>
      </w:tabs>
      <w:spacing w:after="240"/>
      <w:jc w:val="both"/>
      <w:rPr>
        <w:b/>
      </w:rPr>
    </w:pPr>
    <w:r w:rsidRPr="0024635A">
      <w:rPr>
        <w:b/>
      </w:rPr>
      <w:t>SECTION 22 07 19 – PLUMBING PIPING INSULATION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3AB5" w:rsidRDefault="00C33A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3AC"/>
    <w:rsid w:val="00064BCA"/>
    <w:rsid w:val="000655FF"/>
    <w:rsid w:val="000656B3"/>
    <w:rsid w:val="00082C41"/>
    <w:rsid w:val="00083F1E"/>
    <w:rsid w:val="000B08FD"/>
    <w:rsid w:val="000C0E41"/>
    <w:rsid w:val="000C7EA8"/>
    <w:rsid w:val="0011329E"/>
    <w:rsid w:val="001325B9"/>
    <w:rsid w:val="00133302"/>
    <w:rsid w:val="00152F22"/>
    <w:rsid w:val="001670DA"/>
    <w:rsid w:val="0018413A"/>
    <w:rsid w:val="001C2093"/>
    <w:rsid w:val="001D0EA2"/>
    <w:rsid w:val="001E644B"/>
    <w:rsid w:val="001E7A63"/>
    <w:rsid w:val="002332D1"/>
    <w:rsid w:val="00234228"/>
    <w:rsid w:val="00245CFA"/>
    <w:rsid w:val="0024635A"/>
    <w:rsid w:val="0026282E"/>
    <w:rsid w:val="0026444D"/>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12818"/>
    <w:rsid w:val="00417AF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4D6297"/>
    <w:rsid w:val="004E2655"/>
    <w:rsid w:val="00500609"/>
    <w:rsid w:val="00500883"/>
    <w:rsid w:val="0055517A"/>
    <w:rsid w:val="005B4DAE"/>
    <w:rsid w:val="005B4E7F"/>
    <w:rsid w:val="005E0395"/>
    <w:rsid w:val="005E71CA"/>
    <w:rsid w:val="005F41C5"/>
    <w:rsid w:val="0060376F"/>
    <w:rsid w:val="0061316B"/>
    <w:rsid w:val="0061329E"/>
    <w:rsid w:val="00624BB8"/>
    <w:rsid w:val="0062624F"/>
    <w:rsid w:val="006428B1"/>
    <w:rsid w:val="00655586"/>
    <w:rsid w:val="00661100"/>
    <w:rsid w:val="00666795"/>
    <w:rsid w:val="00685CB5"/>
    <w:rsid w:val="00691318"/>
    <w:rsid w:val="006A147F"/>
    <w:rsid w:val="006B529A"/>
    <w:rsid w:val="006B574C"/>
    <w:rsid w:val="006C2218"/>
    <w:rsid w:val="006C5CE3"/>
    <w:rsid w:val="006D080E"/>
    <w:rsid w:val="006D1AB4"/>
    <w:rsid w:val="006D485F"/>
    <w:rsid w:val="006F1E5A"/>
    <w:rsid w:val="006F769E"/>
    <w:rsid w:val="007042AE"/>
    <w:rsid w:val="00707C7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5310D"/>
    <w:rsid w:val="00967FE6"/>
    <w:rsid w:val="00980E04"/>
    <w:rsid w:val="009841EC"/>
    <w:rsid w:val="009C2024"/>
    <w:rsid w:val="009D5411"/>
    <w:rsid w:val="009E6628"/>
    <w:rsid w:val="009F1AE9"/>
    <w:rsid w:val="00A06BD7"/>
    <w:rsid w:val="00A06E3C"/>
    <w:rsid w:val="00A50195"/>
    <w:rsid w:val="00A91A43"/>
    <w:rsid w:val="00AA52D0"/>
    <w:rsid w:val="00AB5169"/>
    <w:rsid w:val="00AB763E"/>
    <w:rsid w:val="00AE456D"/>
    <w:rsid w:val="00AE7F7E"/>
    <w:rsid w:val="00B047CA"/>
    <w:rsid w:val="00B2253B"/>
    <w:rsid w:val="00B34D31"/>
    <w:rsid w:val="00B36B2D"/>
    <w:rsid w:val="00B7054F"/>
    <w:rsid w:val="00B77EBB"/>
    <w:rsid w:val="00B86A99"/>
    <w:rsid w:val="00B87B9D"/>
    <w:rsid w:val="00BC591D"/>
    <w:rsid w:val="00BD6E35"/>
    <w:rsid w:val="00C237C4"/>
    <w:rsid w:val="00C25FD2"/>
    <w:rsid w:val="00C33AB5"/>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C62F8"/>
    <w:rsid w:val="00DD3F34"/>
    <w:rsid w:val="00DF736A"/>
    <w:rsid w:val="00E23D7C"/>
    <w:rsid w:val="00E26282"/>
    <w:rsid w:val="00E4073F"/>
    <w:rsid w:val="00E46B58"/>
    <w:rsid w:val="00E4744A"/>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0C0E41"/>
    <w:rPr>
      <w:rFonts w:ascii="Arial" w:hAnsi="Arial"/>
    </w:rPr>
  </w:style>
  <w:style w:type="character" w:customStyle="1" w:styleId="Heading5Char">
    <w:name w:val="Heading 5 Char"/>
    <w:basedOn w:val="DefaultParagraphFont"/>
    <w:link w:val="Heading5"/>
    <w:rsid w:val="000C0E41"/>
    <w:rPr>
      <w:rFonts w:ascii="Arial" w:hAnsi="Arial"/>
    </w:rPr>
  </w:style>
  <w:style w:type="character" w:customStyle="1" w:styleId="FooterChar">
    <w:name w:val="Footer Char"/>
    <w:basedOn w:val="DefaultParagraphFont"/>
    <w:link w:val="Footer"/>
    <w:uiPriority w:val="99"/>
    <w:rsid w:val="00691318"/>
    <w:rPr>
      <w:rFonts w:ascii="Arial" w:hAnsi="Arial"/>
    </w:rPr>
  </w:style>
  <w:style w:type="character" w:styleId="PageNumber">
    <w:name w:val="page number"/>
    <w:basedOn w:val="DefaultParagraphFont"/>
    <w:uiPriority w:val="99"/>
    <w:rsid w:val="0069131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3EE303-1217-4751-940D-31017B7A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2555</TotalTime>
  <Pages>4</Pages>
  <Words>1145</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07 19</dc:title>
  <dc:creator>UNL</dc:creator>
  <cp:lastModifiedBy>Setup</cp:lastModifiedBy>
  <cp:revision>1</cp:revision>
  <cp:lastPrinted>2009-03-05T22:14:00Z</cp:lastPrinted>
  <dcterms:created xsi:type="dcterms:W3CDTF">2013-06-17T21:10:00Z</dcterms:created>
  <dcterms:modified xsi:type="dcterms:W3CDTF">2014-05-27T19:51:00Z</dcterms:modified>
  <cp:version>1</cp:version>
</cp:coreProperties>
</file>